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3E1D1" w14:textId="4FCB8C80" w:rsidR="00535962" w:rsidRPr="00F7167E" w:rsidRDefault="00616AD9">
      <w:r w:rsidRPr="00751EDE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C947EA" wp14:editId="41C3CE30">
                <wp:simplePos x="0" y="0"/>
                <wp:positionH relativeFrom="column">
                  <wp:posOffset>6909684</wp:posOffset>
                </wp:positionH>
                <wp:positionV relativeFrom="paragraph">
                  <wp:posOffset>280836</wp:posOffset>
                </wp:positionV>
                <wp:extent cx="1674606" cy="278130"/>
                <wp:effectExtent l="0" t="0" r="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460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2812FB" w14:textId="1E5D972D" w:rsidR="00751EDE" w:rsidRPr="0026335F" w:rsidRDefault="00F13EBB" w:rsidP="00751E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C135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C947EA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44.05pt;margin-top:22.1pt;width:131.85pt;height:21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" filled="f" stroked="f">
                <v:textbox>
                  <w:txbxContent>
                    <w:p w14:paraId="142812FB" w14:textId="1E5D972D" w:rsidR="00751EDE" w:rsidRPr="0026335F" w:rsidRDefault="00F13EBB" w:rsidP="00751E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C135F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E3882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2EC31FB" wp14:editId="2B70E5DA">
            <wp:simplePos x="0" y="0"/>
            <wp:positionH relativeFrom="column">
              <wp:posOffset>3796055</wp:posOffset>
            </wp:positionH>
            <wp:positionV relativeFrom="paragraph">
              <wp:posOffset>-734488</wp:posOffset>
            </wp:positionV>
            <wp:extent cx="783771" cy="78144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64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6F923" wp14:editId="4C0708F4">
                <wp:simplePos x="0" y="0"/>
                <wp:positionH relativeFrom="column">
                  <wp:posOffset>-238125</wp:posOffset>
                </wp:positionH>
                <wp:positionV relativeFrom="paragraph">
                  <wp:posOffset>-619125</wp:posOffset>
                </wp:positionV>
                <wp:extent cx="1809750" cy="942975"/>
                <wp:effectExtent l="0" t="0" r="0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46B86" w14:textId="77777777" w:rsidR="00957FDA" w:rsidRDefault="00957FDA" w:rsidP="00957FDA">
                            <w:pPr>
                              <w:rPr>
                                <w:rStyle w:val="Style15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  <w:p w14:paraId="1CFDD7C9" w14:textId="3809DA48" w:rsidR="00C11FBC" w:rsidRDefault="007134E2" w:rsidP="00957FDA">
                            <w:pPr>
                              <w:rPr>
                                <w:rStyle w:val="Style15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6D07CB34" wp14:editId="14474B88">
                                  <wp:extent cx="1809750" cy="639445"/>
                                  <wp:effectExtent l="0" t="0" r="0" b="0"/>
                                  <wp:docPr id="2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09750" cy="6394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4C0745" w14:textId="77777777" w:rsidR="00C11FBC" w:rsidRPr="00A86FA8" w:rsidRDefault="00C11FBC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6F923" id="Text Box 20" o:spid="_x0000_s1027" type="#_x0000_t202" style="position:absolute;margin-left:-18.75pt;margin-top:-48.75pt;width:142.5pt;height:7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" filled="f" stroked="f">
                <v:textbox inset="0,0,0,0">
                  <w:txbxContent>
                    <w:p w14:paraId="73E46B86" w14:textId="77777777" w:rsidR="00957FDA" w:rsidRDefault="00957FDA" w:rsidP="00957FDA">
                      <w:pPr>
                        <w:rPr>
                          <w:rStyle w:val="Style15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  <w:p w14:paraId="1CFDD7C9" w14:textId="3809DA48" w:rsidR="00C11FBC" w:rsidRDefault="007134E2" w:rsidP="00957FDA">
                      <w:pPr>
                        <w:rPr>
                          <w:rStyle w:val="Style15"/>
                        </w:rPr>
                      </w:pPr>
                      <w:r w:rsidRPr="007134E2">
                        <w:rPr>
                          <w:noProof/>
                        </w:rPr>
                        <w:drawing>
                          <wp:inline distT="0" distB="0" distL="0" distR="0" wp14:anchorId="6D07CB34" wp14:editId="14474B88">
                            <wp:extent cx="1809750" cy="639445"/>
                            <wp:effectExtent l="0" t="0" r="0" b="0"/>
                            <wp:docPr id="2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09750" cy="6394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4C0745" w14:textId="77777777" w:rsidR="00C11FBC" w:rsidRPr="00A86FA8" w:rsidRDefault="00C11FBC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1FB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49FF98" wp14:editId="1C856F9A">
                <wp:simplePos x="0" y="0"/>
                <wp:positionH relativeFrom="column">
                  <wp:posOffset>7108630</wp:posOffset>
                </wp:positionH>
                <wp:positionV relativeFrom="paragraph">
                  <wp:posOffset>-581025</wp:posOffset>
                </wp:positionV>
                <wp:extent cx="1783910" cy="701040"/>
                <wp:effectExtent l="0" t="0" r="260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391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B639330" w14:textId="54BF3A21" w:rsidR="00957FDA" w:rsidRPr="00535962" w:rsidRDefault="008E3882" w:rsidP="00957FDA">
                                    <w:pPr>
                                      <w:jc w:val="center"/>
                                    </w:pPr>
                                    <w:r w:rsidRPr="008E3882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BE0EDE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8E3882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13EBB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5DEEFC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9FF98" id="Group 21" o:spid="_x0000_s1028" style="position:absolute;margin-left:559.75pt;margin-top:-45.75pt;width:140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B639330" w14:textId="54BF3A21" w:rsidR="00957FDA" w:rsidRPr="00535962" w:rsidRDefault="008E3882" w:rsidP="00957FDA">
                              <w:pPr>
                                <w:jc w:val="center"/>
                              </w:pPr>
                              <w:r w:rsidRPr="008E3882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BE0EDE">
                                <w:rPr>
                                  <w:rStyle w:val="Style2"/>
                                </w:rPr>
                                <w:t>3</w:t>
                              </w:r>
                              <w:r w:rsidRPr="008E3882">
                                <w:rPr>
                                  <w:rStyle w:val="Style2"/>
                                </w:rPr>
                                <w:t>-00</w:t>
                              </w:r>
                              <w:r w:rsidR="00F13EBB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5DEEFC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578B9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0A5E8" wp14:editId="06596A8F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056A8" w14:textId="77777777" w:rsidR="002E1412" w:rsidRPr="002E1412" w:rsidRDefault="00C11FB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</w:t>
                            </w: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0A5E8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169056A8" w14:textId="77777777" w:rsidR="002E1412" w:rsidRPr="002E1412" w:rsidRDefault="00C11FB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</w:t>
                      </w: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B0923" w14:textId="5F180878" w:rsidR="00535962" w:rsidRPr="00535962" w:rsidRDefault="007578B9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9A90C" wp14:editId="1DB6F493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E87F7" w14:textId="77777777" w:rsidR="00F7443C" w:rsidRPr="004767CC" w:rsidRDefault="00F13EB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9A90C" id="Text Box 18" o:spid="_x0000_s1034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Biqmt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0BAE87F7" w14:textId="77777777" w:rsidR="00F7443C" w:rsidRPr="004767CC" w:rsidRDefault="00F13EB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00A4101" w14:textId="77777777" w:rsidR="00535962" w:rsidRDefault="007578B9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D15C42" wp14:editId="10CD13F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DE677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15C42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DDE677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6CB388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CDF4694" w14:textId="77777777" w:rsidTr="009F75D1">
        <w:trPr>
          <w:trHeight w:val="560"/>
          <w:jc w:val="center"/>
        </w:trPr>
        <w:tc>
          <w:tcPr>
            <w:tcW w:w="849" w:type="dxa"/>
            <w:vAlign w:val="center"/>
          </w:tcPr>
          <w:p w14:paraId="49303F0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AEEA21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CE4A0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7FB461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DBD904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C54505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99B69D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A37E1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78A5F99" w14:textId="77777777" w:rsidTr="009F75D1">
        <w:trPr>
          <w:trHeight w:val="457"/>
          <w:jc w:val="center"/>
        </w:trPr>
        <w:tc>
          <w:tcPr>
            <w:tcW w:w="849" w:type="dxa"/>
          </w:tcPr>
          <w:p w14:paraId="0CA356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14BE1DF" w14:textId="77777777" w:rsidR="0037246F" w:rsidRDefault="0037246F" w:rsidP="00565F4D">
            <w:pPr>
              <w:spacing w:after="0" w:line="240" w:lineRule="auto"/>
            </w:pPr>
          </w:p>
        </w:tc>
        <w:tc>
          <w:tcPr>
            <w:tcW w:w="1276" w:type="dxa"/>
          </w:tcPr>
          <w:p w14:paraId="072525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7147CB2" w14:textId="77777777" w:rsidR="004272AD" w:rsidRDefault="004272AD" w:rsidP="009F75D1">
            <w:pPr>
              <w:spacing w:after="0" w:line="240" w:lineRule="auto"/>
            </w:pPr>
          </w:p>
        </w:tc>
        <w:tc>
          <w:tcPr>
            <w:tcW w:w="1701" w:type="dxa"/>
          </w:tcPr>
          <w:p w14:paraId="2800995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A06C4C4" w14:textId="37A60260" w:rsidR="00AF279C" w:rsidRDefault="00443153" w:rsidP="00BB657B">
            <w:pPr>
              <w:spacing w:after="0" w:line="240" w:lineRule="auto"/>
            </w:pPr>
            <w:r>
              <w:t xml:space="preserve">          </w:t>
            </w:r>
            <w:r w:rsidR="0006508F">
              <w:t>N/A</w:t>
            </w:r>
          </w:p>
          <w:p w14:paraId="30B775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91862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E447664" w14:textId="77777777" w:rsidTr="009F75D1">
        <w:trPr>
          <w:trHeight w:val="477"/>
          <w:jc w:val="center"/>
        </w:trPr>
        <w:tc>
          <w:tcPr>
            <w:tcW w:w="849" w:type="dxa"/>
          </w:tcPr>
          <w:p w14:paraId="62821AE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44F74E6" w14:textId="77777777" w:rsidR="0037246F" w:rsidRDefault="0037246F" w:rsidP="00BB657B">
            <w:pPr>
              <w:spacing w:after="0" w:line="240" w:lineRule="auto"/>
            </w:pPr>
          </w:p>
          <w:p w14:paraId="674478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8E26F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CF24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C87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FBC2A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C55B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04B937B" w14:textId="77777777" w:rsidTr="009F75D1">
        <w:trPr>
          <w:trHeight w:val="477"/>
          <w:jc w:val="center"/>
        </w:trPr>
        <w:tc>
          <w:tcPr>
            <w:tcW w:w="849" w:type="dxa"/>
          </w:tcPr>
          <w:p w14:paraId="537ECF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FA3784" w14:textId="77777777" w:rsidR="0037246F" w:rsidRDefault="0037246F" w:rsidP="00BB657B">
            <w:pPr>
              <w:spacing w:after="0" w:line="240" w:lineRule="auto"/>
            </w:pPr>
          </w:p>
          <w:p w14:paraId="1430AD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6BA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E649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9FDF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508C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D2DC78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852651D" w14:textId="77777777" w:rsidTr="009F75D1">
        <w:trPr>
          <w:trHeight w:val="477"/>
          <w:jc w:val="center"/>
        </w:trPr>
        <w:tc>
          <w:tcPr>
            <w:tcW w:w="849" w:type="dxa"/>
          </w:tcPr>
          <w:p w14:paraId="0E6593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9DB4996" w14:textId="77777777" w:rsidR="0037246F" w:rsidRDefault="0037246F" w:rsidP="00BB657B">
            <w:pPr>
              <w:spacing w:after="0" w:line="240" w:lineRule="auto"/>
            </w:pPr>
          </w:p>
          <w:p w14:paraId="1CA301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48B7D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5DB8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47A5FF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C012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49AF91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FADB5D0" w14:textId="77777777" w:rsidTr="009F75D1">
        <w:trPr>
          <w:trHeight w:val="477"/>
          <w:jc w:val="center"/>
        </w:trPr>
        <w:tc>
          <w:tcPr>
            <w:tcW w:w="849" w:type="dxa"/>
          </w:tcPr>
          <w:p w14:paraId="5BFDAB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DB3CB82" w14:textId="77777777" w:rsidR="0037246F" w:rsidRDefault="0037246F" w:rsidP="00BB657B">
            <w:pPr>
              <w:spacing w:after="0" w:line="240" w:lineRule="auto"/>
            </w:pPr>
          </w:p>
          <w:p w14:paraId="659308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B5360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E654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D3C0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174A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7F3F5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FD06BDA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624B1CD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8C5B2A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3639EC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9C65F64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A4646F6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51D17B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823CB3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037702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82AE5D" wp14:editId="7E67E6E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F704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AE5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773F704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470C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153480E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DFFCF" w14:textId="77777777" w:rsidR="001007E7" w:rsidRDefault="007578B9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B01EF5" wp14:editId="1DA074E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BA12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E194A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310BBD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B01E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57BA12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E194A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310BBD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79B7A2B" w14:textId="77777777" w:rsidR="001007E7" w:rsidRDefault="007578B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B15181" wp14:editId="4090935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26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B15181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65E26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2AAB8E2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570288D" wp14:editId="3AD05D73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A839A34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1D979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7E6AD6E2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669DCF67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F2A9F53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6508F"/>
    <w:rsid w:val="000C135F"/>
    <w:rsid w:val="001007E7"/>
    <w:rsid w:val="001020C0"/>
    <w:rsid w:val="00123B8D"/>
    <w:rsid w:val="00157600"/>
    <w:rsid w:val="00170EC5"/>
    <w:rsid w:val="00194FF2"/>
    <w:rsid w:val="001F73A7"/>
    <w:rsid w:val="00200073"/>
    <w:rsid w:val="0023594F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0706C"/>
    <w:rsid w:val="0042490F"/>
    <w:rsid w:val="004272AD"/>
    <w:rsid w:val="00443153"/>
    <w:rsid w:val="00466B9C"/>
    <w:rsid w:val="004767CC"/>
    <w:rsid w:val="0049643D"/>
    <w:rsid w:val="004C4743"/>
    <w:rsid w:val="004D1951"/>
    <w:rsid w:val="004E2167"/>
    <w:rsid w:val="004E4F9F"/>
    <w:rsid w:val="00535962"/>
    <w:rsid w:val="00565F4D"/>
    <w:rsid w:val="0059528E"/>
    <w:rsid w:val="005A564F"/>
    <w:rsid w:val="005B442B"/>
    <w:rsid w:val="005D0D63"/>
    <w:rsid w:val="00611A07"/>
    <w:rsid w:val="00616AD9"/>
    <w:rsid w:val="0062592A"/>
    <w:rsid w:val="006506D0"/>
    <w:rsid w:val="00651E48"/>
    <w:rsid w:val="006709BC"/>
    <w:rsid w:val="006C498A"/>
    <w:rsid w:val="007134E2"/>
    <w:rsid w:val="00751EDE"/>
    <w:rsid w:val="007578B9"/>
    <w:rsid w:val="00780880"/>
    <w:rsid w:val="007B4164"/>
    <w:rsid w:val="007B6F6F"/>
    <w:rsid w:val="00810515"/>
    <w:rsid w:val="0083342F"/>
    <w:rsid w:val="00854B4F"/>
    <w:rsid w:val="00856714"/>
    <w:rsid w:val="00862F9D"/>
    <w:rsid w:val="008B3AE5"/>
    <w:rsid w:val="008E3882"/>
    <w:rsid w:val="009002B4"/>
    <w:rsid w:val="00957FDA"/>
    <w:rsid w:val="009773D3"/>
    <w:rsid w:val="009A1D23"/>
    <w:rsid w:val="009A2AEC"/>
    <w:rsid w:val="009B0931"/>
    <w:rsid w:val="009E0472"/>
    <w:rsid w:val="009F75D1"/>
    <w:rsid w:val="00A16099"/>
    <w:rsid w:val="00A24343"/>
    <w:rsid w:val="00A640BD"/>
    <w:rsid w:val="00A70609"/>
    <w:rsid w:val="00AB4966"/>
    <w:rsid w:val="00AC7631"/>
    <w:rsid w:val="00AD7919"/>
    <w:rsid w:val="00AF0D2F"/>
    <w:rsid w:val="00AF279C"/>
    <w:rsid w:val="00AF2D78"/>
    <w:rsid w:val="00B3101F"/>
    <w:rsid w:val="00B420BA"/>
    <w:rsid w:val="00B61D08"/>
    <w:rsid w:val="00B62EEF"/>
    <w:rsid w:val="00B9237C"/>
    <w:rsid w:val="00B97B51"/>
    <w:rsid w:val="00BB0D02"/>
    <w:rsid w:val="00BC1D0C"/>
    <w:rsid w:val="00BC61BD"/>
    <w:rsid w:val="00BE0EDE"/>
    <w:rsid w:val="00BE4FB0"/>
    <w:rsid w:val="00BF1AD5"/>
    <w:rsid w:val="00BF4EA2"/>
    <w:rsid w:val="00C11FBC"/>
    <w:rsid w:val="00C35102"/>
    <w:rsid w:val="00C66D08"/>
    <w:rsid w:val="00CA4661"/>
    <w:rsid w:val="00CE67A3"/>
    <w:rsid w:val="00D24FA7"/>
    <w:rsid w:val="00D64696"/>
    <w:rsid w:val="00D90D49"/>
    <w:rsid w:val="00DA7638"/>
    <w:rsid w:val="00DC5D96"/>
    <w:rsid w:val="00DD4F3E"/>
    <w:rsid w:val="00E13E55"/>
    <w:rsid w:val="00E3360B"/>
    <w:rsid w:val="00E34AA8"/>
    <w:rsid w:val="00E96D05"/>
    <w:rsid w:val="00EA7406"/>
    <w:rsid w:val="00EB128A"/>
    <w:rsid w:val="00F116C5"/>
    <w:rsid w:val="00F13EBB"/>
    <w:rsid w:val="00F225BF"/>
    <w:rsid w:val="00F25B99"/>
    <w:rsid w:val="00F4086F"/>
    <w:rsid w:val="00F45693"/>
    <w:rsid w:val="00F53753"/>
    <w:rsid w:val="00F7167E"/>
    <w:rsid w:val="00F7443C"/>
    <w:rsid w:val="00F95FAA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26BE6F43"/>
  <w15:docId w15:val="{D1084BCA-2724-432C-9717-CD111631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7E579-0F54-4CDF-8FBC-B1BDF347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10</cp:revision>
  <cp:lastPrinted>2011-03-04T18:27:00Z</cp:lastPrinted>
  <dcterms:created xsi:type="dcterms:W3CDTF">2021-03-25T13:59:00Z</dcterms:created>
  <dcterms:modified xsi:type="dcterms:W3CDTF">2023-04-21T17:00:00Z</dcterms:modified>
</cp:coreProperties>
</file>